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Calibri" w:hAnsi="Calibri"/>
        </w:rPr>
      </w:pPr>
      <w:r>
        <w:rPr>
          <w:rFonts w:ascii="Calibri" w:hAnsi="Calibri"/>
        </w:rPr>
      </w:r>
    </w:p>
    <w:p>
      <w:pPr>
        <w:pStyle w:val="Normal"/>
        <w:bidi w:val="0"/>
        <w:jc w:val="left"/>
        <w:rPr/>
      </w:pPr>
      <w:r>
        <w:rPr>
          <w:rFonts w:ascii="Calibri" w:hAnsi="Calibri"/>
          <w:lang w:val="en-US"/>
        </w:rPr>
        <w:t xml:space="preserve">1. </w:t>
      </w:r>
      <w:r>
        <w:rPr>
          <w:rFonts w:ascii="Calibri" w:hAnsi="Calibri"/>
          <w:lang w:val="ru-RU"/>
        </w:rPr>
        <w:t>Есть куча мыслей-выдумок в голове.</w:t>
        <w:br/>
        <w:t>2. Эти мысли-выдумки негативно влияют на моё состояние, когда считаешь их истиной.</w:t>
        <w:br/>
        <w:t>3. Что можно сделать с этими мыслями-выдумками?</w:t>
        <w:br/>
        <w:t>4. Сначала я думал, что я докажу, что эти мысли не являются истиной и тогда они перестанут на меня влиять.</w:t>
        <w:br/>
        <w:t xml:space="preserve">5. Потом я понял, что я не знаю, что такое доказательство, вера, чувства, мысли это доказательства истины или нет? Если нет, то как доказать, что это не является доказательством? Я думал зайти через то, что доказательств не существует, значит не существует какой-либо истины, но наткнулся на проблему, что я не могу доказать, что доказательств не существует, это лишь моё предположение основанное на наблюдениях. Может они и существуют, просто я их ещё не нашёл. </w:t>
        <w:br/>
        <w:t>6. Я стал думать, как решить эту проблему и пришёл к выводу, что избавиться от одних выдумок в голове с помощью других выдумок невозможно, метод через доказательства не рабочий, ничего невозможно доказать. Свойство выдумки в том, что не существует способов доказать её правдивость или ложность.</w:t>
        <w:br/>
        <w:t>7. Я придумал новый подход.</w:t>
        <w:br/>
        <w:t>8. Доказать ничего невозможно, значит мне ничего не остаётся кроме как делать ставку и я ставлю на то, что доказательств не существует, истины не существует и т. д.</w:t>
        <w:br/>
        <w:t>9. Я верил, что существуют доказательства и поэтому держался за этот метод, но теперь я понял, что это бессмысленно. Я не могу это доказать, но теперь мне это и не нужно, мне достаточно того, что я делаю ставку, что всё так и есть, как мне кажется.</w:t>
        <w:br/>
        <w:t>10. Как теперь я решаю проблему мыслей-выдумок?</w:t>
        <w:br/>
        <w:t>11. Я просто не позволяю этим мыслям-выдумкам существовать в голове, я всегда так мог, но почему то верил, что мне нужны доказательства, что я прав, а до тех пор я боялся убирать их из головы, вдруг в них есть какая-то истина. Теперь я не боюсь, я делаю ставку что в них нет никакой истины и мне этого достаточно чтобы с ними распрощаться.</w:t>
        <w:br/>
        <w:t>12. У меня всегда была возможность думать только о том, о чём я хочу думать и не думать о том, о чём я не хочу, но вопросы истины не давали мне так жить.</w:t>
        <w:br/>
        <w:t>13. Теперь я живу по принципу, ничто не имеет значения кроме того, что я хочу. Если есть какая-то мысль, которая портит мне настроение, я её убираю, если есть мысль, которая поднимает мне настроение, я её добавляю. Не придавать значение ничему. Не имеет значения что происходит, имеет значение только то, что я хочу делать с тем, что происходит.</w:t>
        <w:br/>
        <w:t>14. Я не верю, что я что-то не могу.</w:t>
        <w:br/>
        <w:t>15. Главная ошибка сознания это поиск каких-то знаний/истины/доказательств/логики-х2/значения/</w:t>
      </w:r>
      <w:r>
        <w:rPr>
          <w:rFonts w:ascii="Calibri" w:hAnsi="Calibri"/>
          <w:b w:val="false"/>
          <w:bCs w:val="false"/>
          <w:i w:val="false"/>
          <w:iCs w:val="false"/>
          <w:lang w:val="ru-RU"/>
        </w:rPr>
        <w:t>собственности/ограничений/</w:t>
      </w:r>
      <w:r>
        <w:rPr>
          <w:rFonts w:ascii="Calibri" w:hAnsi="Calibri"/>
          <w:lang w:val="ru-RU"/>
        </w:rPr>
        <w:t xml:space="preserve">понимания, всего этого не существует, об этом нет смысла думать. </w:t>
        <w:br/>
      </w:r>
      <w:r>
        <w:rPr>
          <w:rFonts w:ascii="Calibri" w:hAnsi="Calibri"/>
          <w:b/>
          <w:bCs/>
          <w:lang w:val="ru-RU"/>
        </w:rPr>
        <w:t>16. Не думать ни о чём, кроме того, что я хочу. Нет смысла в существовании каких либо дополнительных мыслей ибо они только ограничивают мои желания, мне нет никаких плюсов думать о чём либо ещё.</w:t>
      </w:r>
    </w:p>
    <w:p>
      <w:pPr>
        <w:pStyle w:val="Normal"/>
        <w:bidi w:val="0"/>
        <w:jc w:val="left"/>
        <w:rPr>
          <w:rFonts w:ascii="Calibri" w:hAnsi="Calibri"/>
          <w:lang w:val="ru-RU"/>
        </w:rPr>
      </w:pPr>
      <w:r>
        <w:rPr>
          <w:rFonts w:ascii="Calibri" w:hAnsi="Calibri"/>
          <w:lang w:val="ru-RU"/>
        </w:rPr>
      </w:r>
    </w:p>
    <w:p>
      <w:pPr>
        <w:pStyle w:val="Normal"/>
        <w:bidi w:val="0"/>
        <w:jc w:val="left"/>
        <w:rPr>
          <w:rFonts w:ascii="Calibri" w:hAnsi="Calibri"/>
          <w:lang w:val="ru-RU"/>
        </w:rPr>
      </w:pPr>
      <w:r>
        <w:rPr>
          <w:rFonts w:ascii="Calibri" w:hAnsi="Calibri"/>
          <w:lang w:val="ru-RU"/>
        </w:rPr>
      </w:r>
    </w:p>
    <w:p>
      <w:pPr>
        <w:pStyle w:val="Normal"/>
        <w:bidi w:val="0"/>
        <w:jc w:val="left"/>
        <w:rPr>
          <w:rFonts w:ascii="Calibri" w:hAnsi="Calibri"/>
          <w:lang w:val="ru-RU"/>
        </w:rPr>
      </w:pPr>
      <w:r>
        <w:rPr>
          <w:rFonts w:ascii="Calibri" w:hAnsi="Calibri"/>
          <w:lang w:val="ru-RU"/>
        </w:rPr>
      </w:r>
    </w:p>
    <w:p>
      <w:pPr>
        <w:pStyle w:val="Normal"/>
        <w:bidi w:val="0"/>
        <w:jc w:val="left"/>
        <w:rPr/>
      </w:pPr>
      <w:r>
        <w:rPr>
          <w:rFonts w:ascii="Calibri" w:hAnsi="Calibri"/>
          <w:lang w:val="ru-RU"/>
        </w:rPr>
        <w:br/>
        <w:t>Короткая версия.</w:t>
        <w:br/>
      </w:r>
      <w:r>
        <w:rPr>
          <w:rFonts w:ascii="Calibri" w:hAnsi="Calibri"/>
          <w:b/>
          <w:bCs/>
          <w:lang w:val="ru-RU"/>
        </w:rPr>
        <w:t>1. Доказательства.</w:t>
      </w:r>
      <w:r>
        <w:rPr>
          <w:rFonts w:ascii="Calibri" w:hAnsi="Calibri"/>
          <w:lang w:val="ru-RU"/>
        </w:rPr>
        <w:br/>
        <w:t>1. информация — это всё, что может зафиксировать сознание с помощью наблюдения</w:t>
        <w:br/>
        <w:t xml:space="preserve">2. доказательство — это то, что доказывает, что информация соответствует тому, что есть на самом деле </w:t>
        <w:br/>
        <w:t>3. что угодно можно назвать доказательством и что угодно можно им не назвать</w:t>
        <w:br/>
        <w:t>4. никакое «доказательство» нельзя доказать или опровергнуть</w:t>
      </w:r>
    </w:p>
    <w:p>
      <w:pPr>
        <w:pStyle w:val="Normal"/>
        <w:bidi w:val="0"/>
        <w:jc w:val="left"/>
        <w:rPr/>
      </w:pPr>
      <w:r>
        <w:rPr>
          <w:rFonts w:ascii="Calibri" w:hAnsi="Calibri"/>
          <w:lang w:val="ru-RU"/>
        </w:rPr>
        <w:t>5. я ставлю на то, что доказательств не существует, это нельзя доказать или опровергнуть</w:t>
        <w:br/>
        <w:t xml:space="preserve">6. доказательства </w:t>
      </w:r>
      <w:r>
        <w:rPr>
          <w:rFonts w:ascii="Calibri" w:hAnsi="Calibri"/>
          <w:b w:val="false"/>
          <w:bCs w:val="false"/>
          <w:lang w:val="ru-RU"/>
        </w:rPr>
        <w:t>—</w:t>
      </w:r>
      <w:r>
        <w:rPr>
          <w:rFonts w:ascii="Calibri" w:hAnsi="Calibri"/>
          <w:lang w:val="ru-RU"/>
        </w:rPr>
        <w:t xml:space="preserve"> это полностью выдуманная концепция</w:t>
        <w:br/>
        <w:t>7. вера/мысли/чувства/реакции мои/общества не являются доказательствами какой-либо информации</w:t>
        <w:br/>
      </w:r>
      <w:r>
        <w:rPr>
          <w:rFonts w:ascii="Calibri" w:hAnsi="Calibri"/>
          <w:b/>
          <w:bCs/>
          <w:lang w:val="ru-RU"/>
        </w:rPr>
        <w:t>2. Знания.</w:t>
      </w:r>
    </w:p>
    <w:p>
      <w:pPr>
        <w:pStyle w:val="Normal"/>
        <w:bidi w:val="0"/>
        <w:jc w:val="left"/>
        <w:rPr/>
      </w:pPr>
      <w:r>
        <w:rPr>
          <w:rFonts w:ascii="Calibri" w:hAnsi="Calibri"/>
          <w:b w:val="false"/>
          <w:bCs w:val="false"/>
          <w:lang w:val="ru-RU"/>
        </w:rPr>
        <w:t>1. знания — это доказанная информация</w:t>
      </w:r>
      <w:r>
        <w:rPr>
          <w:rFonts w:ascii="Calibri" w:hAnsi="Calibri"/>
          <w:lang w:val="ru-RU"/>
        </w:rPr>
        <w:br/>
        <w:t>2</w:t>
      </w:r>
      <w:r>
        <w:rPr>
          <w:rFonts w:ascii="Calibri" w:hAnsi="Calibri"/>
          <w:b w:val="false"/>
          <w:bCs w:val="false"/>
          <w:lang w:val="ru-RU"/>
        </w:rPr>
        <w:t>. никакие «знания» нельзя доказать или опровергнуть</w:t>
      </w:r>
      <w:r>
        <w:rPr>
          <w:rFonts w:ascii="Calibri" w:hAnsi="Calibri"/>
          <w:lang w:val="ru-RU"/>
        </w:rPr>
        <w:br/>
        <w:t>3. я ставлю на то, что если доказательств не существует, то не существует каких-либо знаний</w:t>
      </w:r>
      <w:r>
        <w:rPr>
          <w:rFonts w:ascii="Calibri" w:hAnsi="Calibri"/>
          <w:b w:val="false"/>
          <w:bCs w:val="false"/>
          <w:lang w:val="ru-RU"/>
        </w:rPr>
        <w:t>, это нельзя доказать или опровергнуть</w:t>
      </w:r>
      <w:r>
        <w:rPr>
          <w:rFonts w:ascii="Calibri" w:hAnsi="Calibri"/>
          <w:lang w:val="ru-RU"/>
        </w:rPr>
        <w:br/>
        <w:t xml:space="preserve">4. знания </w:t>
      </w:r>
      <w:r>
        <w:rPr>
          <w:rFonts w:ascii="Calibri" w:hAnsi="Calibri"/>
          <w:b w:val="false"/>
          <w:bCs w:val="false"/>
          <w:lang w:val="ru-RU"/>
        </w:rPr>
        <w:t>—</w:t>
      </w:r>
      <w:r>
        <w:rPr>
          <w:rFonts w:ascii="Calibri" w:hAnsi="Calibri"/>
          <w:lang w:val="ru-RU"/>
        </w:rPr>
        <w:t xml:space="preserve"> это полностью выдуманная концепция</w:t>
        <w:br/>
        <w:t>5.</w:t>
      </w:r>
      <w:r>
        <w:rPr>
          <w:rFonts w:ascii="Calibri" w:hAnsi="Calibri"/>
          <w:b w:val="false"/>
          <w:bCs w:val="false"/>
          <w:lang w:val="ru-RU"/>
        </w:rPr>
        <w:t xml:space="preserve"> мозг/общество не является источником каких-либо знаний</w:t>
      </w:r>
      <w:r>
        <w:rPr>
          <w:rFonts w:ascii="Calibri" w:hAnsi="Calibri"/>
          <w:lang w:val="ru-RU"/>
        </w:rPr>
        <w:br/>
        <w:t>6. не существует каких-либо знаний о реальности, обо мне, об организме</w:t>
        <w:br/>
      </w:r>
      <w:r>
        <w:rPr>
          <w:rFonts w:ascii="Calibri" w:hAnsi="Calibri"/>
          <w:b/>
          <w:bCs/>
          <w:lang w:val="ru-RU"/>
        </w:rPr>
        <w:t>3. Истина.</w:t>
      </w:r>
      <w:r>
        <w:rPr>
          <w:rFonts w:ascii="Calibri" w:hAnsi="Calibri"/>
          <w:b w:val="false"/>
          <w:bCs w:val="false"/>
          <w:lang w:val="ru-RU"/>
        </w:rPr>
        <w:br/>
        <w:t>1. истина — это знания, что есть на самом деле</w:t>
        <w:br/>
        <w:t>2. что угодно можно назвать истиной и что угодно можно ей не называть</w:t>
      </w:r>
    </w:p>
    <w:p>
      <w:pPr>
        <w:pStyle w:val="Normal"/>
        <w:bidi w:val="0"/>
        <w:jc w:val="left"/>
        <w:rPr/>
      </w:pPr>
      <w:r>
        <w:rPr>
          <w:rFonts w:ascii="Calibri" w:hAnsi="Calibri"/>
          <w:b w:val="false"/>
          <w:bCs w:val="false"/>
          <w:lang w:val="ru-RU"/>
        </w:rPr>
        <w:t xml:space="preserve">3. никакую «истину» нельзя доказать или опровергнуть </w:t>
      </w:r>
    </w:p>
    <w:p>
      <w:pPr>
        <w:pStyle w:val="Normal"/>
        <w:bidi w:val="0"/>
        <w:jc w:val="left"/>
        <w:rPr/>
      </w:pPr>
      <w:r>
        <w:rPr>
          <w:rFonts w:ascii="Calibri" w:hAnsi="Calibri"/>
          <w:b w:val="false"/>
          <w:bCs w:val="false"/>
          <w:lang w:val="ru-RU"/>
        </w:rPr>
        <w:t>4. я ставлю на то, что если доказательств и знаний не существует, то не существует какой-либо истины, это нельзя доказать или опровергнуть</w:t>
        <w:br/>
        <w:t>5. истина — это полностью выдуманная концепция</w:t>
        <w:br/>
        <w:t>6. мозг/общество не является источником какой-либо истины</w:t>
        <w:br/>
        <w:t>7. не существует какой-либо истины о реальности, обо мне, об организме</w:t>
        <w:br/>
        <w:t>8. не существует никакого «на самом деле»</w:t>
        <w:br/>
      </w:r>
      <w:r>
        <w:rPr>
          <w:rFonts w:ascii="Calibri" w:hAnsi="Calibri"/>
          <w:b/>
          <w:bCs/>
          <w:lang w:val="en-US"/>
        </w:rPr>
        <w:t>9. Р</w:t>
      </w:r>
      <w:r>
        <w:rPr>
          <w:rFonts w:ascii="Calibri" w:hAnsi="Calibri"/>
          <w:b/>
          <w:bCs/>
          <w:lang w:val="ru-RU"/>
        </w:rPr>
        <w:t>азница.</w:t>
      </w:r>
      <w:r>
        <w:rPr>
          <w:rFonts w:ascii="Calibri" w:hAnsi="Calibri"/>
          <w:b w:val="false"/>
          <w:bCs w:val="false"/>
          <w:lang w:val="ru-RU"/>
        </w:rPr>
        <w:br/>
        <w:t>1. разница — это знания, что лучше/хуже</w:t>
        <w:br/>
        <w:t>2. что угодно можно считать лучше/хуже чего угодно</w:t>
        <w:br/>
        <w:t>3. никакое лучше/хуже нельзя доказать или опровергнуть</w:t>
        <w:br/>
        <w:t>4. я ставлю на то, что разницы не существует, это нельзя доказать или опровергнуть</w:t>
        <w:br/>
        <w:t>5. разница — это полностью выдуманная концепция</w:t>
        <w:br/>
        <w:t>6. не существует какой-либо разницы между чем-либо</w:t>
        <w:br/>
        <w:t>7. чувство «лучше/хуже» не является источником истины</w:t>
        <w:br/>
        <w:t>8. не придавать значение чувству «лучше/хуже»</w:t>
        <w:br/>
      </w:r>
      <w:r>
        <w:rPr>
          <w:rFonts w:ascii="Calibri" w:hAnsi="Calibri"/>
          <w:b/>
          <w:bCs/>
          <w:lang w:val="ru-RU"/>
        </w:rPr>
        <w:t>10. Различия.</w:t>
      </w:r>
      <w:r>
        <w:rPr>
          <w:rFonts w:ascii="Calibri" w:hAnsi="Calibri"/>
          <w:b w:val="false"/>
          <w:bCs w:val="false"/>
          <w:lang w:val="ru-RU"/>
        </w:rPr>
        <w:br/>
        <w:t>1. различия — это знания, чем одно отличается от другого</w:t>
        <w:br/>
        <w:t>2. я ставлю на то, что если разницы не существует, то не существует какого-либо различия, это нельзя доказать или опровергнуть</w:t>
        <w:br/>
        <w:t>3. различие — это полностью выдуманная концепция</w:t>
        <w:br/>
        <w:t xml:space="preserve">4. не существует какого-либо различия между чем-либо </w:t>
      </w:r>
    </w:p>
    <w:p>
      <w:pPr>
        <w:pStyle w:val="Normal"/>
        <w:bidi w:val="0"/>
        <w:jc w:val="left"/>
        <w:rPr/>
      </w:pPr>
      <w:r>
        <w:rPr>
          <w:rFonts w:ascii="Calibri" w:hAnsi="Calibri"/>
          <w:b/>
          <w:bCs/>
          <w:lang w:val="ru-RU"/>
        </w:rPr>
        <w:t>4. Значение.</w:t>
      </w:r>
      <w:r>
        <w:rPr>
          <w:rFonts w:ascii="Calibri" w:hAnsi="Calibri"/>
          <w:lang w:val="ru-RU"/>
        </w:rPr>
        <w:br/>
        <w:t>1. значение — это знания, что значит информация</w:t>
        <w:br/>
        <w:t xml:space="preserve">2. чему угодно можно придать значение и чему угодно можно значение не придать </w:t>
        <w:br/>
      </w:r>
      <w:r>
        <w:rPr>
          <w:rFonts w:ascii="Calibri" w:hAnsi="Calibri"/>
          <w:b w:val="false"/>
          <w:bCs w:val="false"/>
          <w:lang w:val="ru-RU"/>
        </w:rPr>
        <w:t>3. никакое «значение» нельзя доказать или опровергнуть</w:t>
      </w:r>
      <w:r>
        <w:rPr>
          <w:rFonts w:ascii="Calibri" w:hAnsi="Calibri"/>
          <w:lang w:val="ru-RU"/>
        </w:rPr>
        <w:br/>
        <w:t xml:space="preserve">4. </w:t>
      </w:r>
      <w:r>
        <w:rPr>
          <w:rFonts w:ascii="Calibri" w:hAnsi="Calibri"/>
          <w:b w:val="false"/>
          <w:bCs w:val="false"/>
          <w:lang w:val="ru-RU"/>
        </w:rPr>
        <w:t>я ставлю на то, что если доказательств, знаний и истины не существует, то у информации не существует какого-либо значения, это нельзя доказать или опровергнуть</w:t>
        <w:br/>
        <w:t>5. значение — это полностью выдуманная концепция</w:t>
        <w:br/>
        <w:t>6. ничто не имеет никакого значения, всё просто есть</w:t>
        <w:br/>
        <w:t>7. мои ощущения/чувства/мысли/состояния не имееют никакого значения</w:t>
        <w:br/>
        <w:t>8. чувства/мысли/реакции общества не имеют никакого значения</w:t>
      </w:r>
      <w:r>
        <w:rPr>
          <w:rFonts w:ascii="Calibri" w:hAnsi="Calibri"/>
          <w:lang w:val="ru-RU"/>
        </w:rPr>
        <w:br/>
      </w:r>
      <w:r>
        <w:rPr>
          <w:rFonts w:ascii="Calibri" w:hAnsi="Calibri"/>
          <w:b/>
          <w:bCs/>
          <w:lang w:val="ru-RU"/>
        </w:rPr>
        <w:t>5. Логика.</w:t>
      </w:r>
      <w:r>
        <w:rPr>
          <w:rFonts w:ascii="Calibri" w:hAnsi="Calibri"/>
          <w:lang w:val="ru-RU"/>
        </w:rPr>
        <w:br/>
        <w:t>1. логика — это знания, что за чем следует или не следует</w:t>
        <w:br/>
        <w:t>2</w:t>
      </w:r>
      <w:r>
        <w:rPr>
          <w:rFonts w:ascii="Calibri" w:hAnsi="Calibri"/>
          <w:b w:val="false"/>
          <w:bCs w:val="false"/>
          <w:lang w:val="ru-RU"/>
        </w:rPr>
        <w:t>. что угодно можно назвать логичным и что угодно можно назвать нелогичным</w:t>
        <w:br/>
        <w:t>3. никакую «логику» нельзя доказать или опровергнуть</w:t>
      </w:r>
      <w:r>
        <w:rPr>
          <w:rFonts w:ascii="Calibri" w:hAnsi="Calibri"/>
          <w:lang w:val="ru-RU"/>
        </w:rPr>
        <w:br/>
        <w:t xml:space="preserve">4. </w:t>
      </w:r>
      <w:r>
        <w:rPr>
          <w:rFonts w:ascii="Calibri" w:hAnsi="Calibri"/>
          <w:b w:val="false"/>
          <w:bCs w:val="false"/>
          <w:lang w:val="ru-RU"/>
        </w:rPr>
        <w:t>я ставлю на то, что если доказательств, знаний, истины и значения не существует, то не существует какой-либо логики, это нельзя доказать или опровергнуть</w:t>
        <w:br/>
        <w:t>5. логика — это полностью выдуманная концепция</w:t>
        <w:br/>
        <w:t>6. ничто ни за чем априори не следует, не существует логичной и нелогичной последовательности чего-либо</w:t>
        <w:br/>
        <w:t>7. не существует логичной и нелогичной реакции/действия сознания/организма</w:t>
      </w:r>
      <w:r>
        <w:rPr>
          <w:rFonts w:ascii="Calibri" w:hAnsi="Calibri"/>
          <w:lang w:val="ru-RU"/>
        </w:rPr>
        <w:br/>
      </w:r>
      <w:r>
        <w:rPr>
          <w:rFonts w:ascii="Calibri" w:hAnsi="Calibri"/>
          <w:b/>
          <w:bCs/>
          <w:lang w:val="ru-RU"/>
        </w:rPr>
        <w:t>6. Возможности.</w:t>
      </w:r>
    </w:p>
    <w:p>
      <w:pPr>
        <w:pStyle w:val="Normal"/>
        <w:bidi w:val="0"/>
        <w:jc w:val="left"/>
        <w:rPr/>
      </w:pPr>
      <w:r>
        <w:rPr>
          <w:rFonts w:ascii="Calibri" w:hAnsi="Calibri"/>
          <w:lang w:val="ru-RU"/>
        </w:rPr>
        <w:t>1. возможности — это знания, что я могу, а что нет</w:t>
        <w:br/>
        <w:t>2. что угодно можно назвать возможным и что угодно можно назвать невозможным</w:t>
        <w:br/>
        <w:t>3. никакую не/возможность нельзя доказать или опровергнуть</w:t>
        <w:br/>
        <w:t>4. я ставлю на то, что не/возможное не существует, это нельзя доказать или опровергнуть</w:t>
        <w:br/>
        <w:t xml:space="preserve">5. не/возможность </w:t>
      </w:r>
      <w:r>
        <w:rPr>
          <w:rFonts w:ascii="Calibri" w:hAnsi="Calibri"/>
          <w:b w:val="false"/>
          <w:bCs w:val="false"/>
          <w:lang w:val="ru-RU"/>
        </w:rPr>
        <w:t>—</w:t>
      </w:r>
      <w:r>
        <w:rPr>
          <w:rFonts w:ascii="Calibri" w:hAnsi="Calibri"/>
          <w:lang w:val="ru-RU"/>
        </w:rPr>
        <w:t xml:space="preserve"> это полностью выдуманная концепция</w:t>
        <w:br/>
        <w:t xml:space="preserve">6. никакие события в прошлом ничего не говорят о том, что я могу, а что нет, они говорят только о том, что у меня получилось, а что нет </w:t>
        <w:br/>
        <w:t>7. не существует возможного и невозможного для меня/для организма/для реальности</w:t>
        <w:br/>
        <w:t>8. я не верю, что я что-то могу или не могу, я не знаю своих возможностей</w:t>
        <w:br/>
      </w:r>
      <w:r>
        <w:rPr>
          <w:rFonts w:ascii="Calibri" w:hAnsi="Calibri"/>
          <w:b/>
          <w:bCs/>
          <w:lang w:val="ru-RU"/>
        </w:rPr>
        <w:t>7. Возможное.</w:t>
      </w:r>
      <w:r>
        <w:rPr>
          <w:rFonts w:ascii="Calibri" w:hAnsi="Calibri"/>
          <w:lang w:val="ru-RU"/>
        </w:rPr>
        <w:br/>
        <w:t>1. возможное — это знания о том, какой могла бы быть реальность</w:t>
        <w:br/>
        <w:t>2. реальность могла бы быть какой угодно и какой угодно она могла бы не быть</w:t>
        <w:br/>
        <w:t xml:space="preserve">3. никакую реальность, которая могла бы быть нельзя доказать или опровергнуть </w:t>
        <w:br/>
        <w:t>4. я ставлю на то, что реальности, которая могла бы быть не существует, это нельзя доказать или опровергнуть</w:t>
        <w:br/>
        <w:t>5. реальность, которая могла бы быть — это полностью выдуманная концепция</w:t>
        <w:br/>
        <w:t>6. не существует ничего, кроме той реальности, которая есть, здесь и сейчас</w:t>
        <w:br/>
      </w:r>
      <w:r>
        <w:rPr>
          <w:rFonts w:ascii="Calibri" w:hAnsi="Calibri"/>
          <w:b/>
          <w:bCs/>
          <w:lang w:val="ru-RU"/>
        </w:rPr>
        <w:t>8. Принадлежность.</w:t>
      </w:r>
    </w:p>
    <w:p>
      <w:pPr>
        <w:pStyle w:val="Normal"/>
        <w:bidi w:val="0"/>
        <w:jc w:val="left"/>
        <w:rPr/>
      </w:pPr>
      <w:r>
        <w:rPr>
          <w:rFonts w:ascii="Calibri" w:hAnsi="Calibri"/>
          <w:lang w:val="ru-RU"/>
        </w:rPr>
        <w:t>1. принадлежность — это знания, что мне принадлежит, а что нет</w:t>
        <w:br/>
        <w:t>2. что угодно можно назвать моим и что угодно можно назвать не моим</w:t>
        <w:br/>
        <w:t>3. никакую «принадлежность» нельзя доказать или опровергнуть</w:t>
        <w:br/>
        <w:t>4. я ставлю на то, что принадлежности не существует, это нельзя доказать или опровергнуть</w:t>
        <w:br/>
        <w:t xml:space="preserve">5. принадлежность </w:t>
      </w:r>
      <w:r>
        <w:rPr>
          <w:rFonts w:ascii="Calibri" w:hAnsi="Calibri"/>
          <w:b w:val="false"/>
          <w:bCs w:val="false"/>
          <w:lang w:val="ru-RU"/>
        </w:rPr>
        <w:t>—</w:t>
      </w:r>
      <w:r>
        <w:rPr>
          <w:rFonts w:ascii="Calibri" w:hAnsi="Calibri"/>
          <w:lang w:val="ru-RU"/>
        </w:rPr>
        <w:t xml:space="preserve"> это полностью выдуманная концепция</w:t>
        <w:br/>
        <w:t>6. не существует моих или не моих чувств/желаний</w:t>
        <w:br/>
      </w:r>
      <w:r>
        <w:rPr>
          <w:rFonts w:ascii="Calibri" w:hAnsi="Calibri"/>
          <w:b/>
          <w:bCs/>
          <w:lang w:val="ru-RU"/>
        </w:rPr>
        <w:t>9. Существование.</w:t>
      </w:r>
      <w:r>
        <w:rPr>
          <w:rFonts w:ascii="Calibri" w:hAnsi="Calibri"/>
          <w:lang w:val="ru-RU"/>
        </w:rPr>
        <w:br/>
        <w:t xml:space="preserve">1. существует </w:t>
      </w:r>
      <w:r>
        <w:rPr>
          <w:rFonts w:ascii="Calibri" w:hAnsi="Calibri"/>
          <w:b w:val="false"/>
          <w:bCs w:val="false"/>
          <w:lang w:val="ru-RU"/>
        </w:rPr>
        <w:t>— то, что доказано, что не является плодом моего воображения, выдумкой</w:t>
      </w:r>
      <w:r>
        <w:rPr>
          <w:rFonts w:ascii="Calibri" w:hAnsi="Calibri"/>
          <w:lang w:val="ru-RU"/>
        </w:rPr>
        <w:br/>
        <w:t>2. если доказательств не существует, то нельзя доказать или опровергнуть существование чего-либо</w:t>
        <w:br/>
        <w:t>3. я ставлю на то, что существования не существует, это нельзя доказать или опровергнуть</w:t>
      </w:r>
    </w:p>
    <w:p>
      <w:pPr>
        <w:pStyle w:val="Normal"/>
        <w:bidi w:val="0"/>
        <w:jc w:val="left"/>
        <w:rPr/>
      </w:pPr>
      <w:r>
        <w:rPr>
          <w:rFonts w:ascii="Calibri" w:hAnsi="Calibri"/>
          <w:lang w:val="ru-RU"/>
        </w:rPr>
        <w:t>4. существование — это полностью выдуманная концепция</w:t>
        <w:br/>
        <w:t>5. не существует ничего кроме выдумок</w:t>
        <w:br/>
      </w:r>
      <w:r>
        <w:rPr>
          <w:rFonts w:ascii="Calibri" w:hAnsi="Calibri"/>
          <w:b/>
          <w:bCs/>
          <w:lang w:val="ru-RU"/>
        </w:rPr>
        <w:t>10. Причина.</w:t>
      </w:r>
      <w:r>
        <w:rPr>
          <w:rFonts w:ascii="Calibri" w:hAnsi="Calibri"/>
          <w:lang w:val="ru-RU"/>
        </w:rPr>
        <w:br/>
        <w:t>1. причина — это знание почему что-то происходит</w:t>
        <w:br/>
        <w:t>2. что угодно можно назвать причиной и что угодно можно причиной не назвать</w:t>
        <w:br/>
        <w:t>3. никакую «причину» нельзя доказать или опровергнуть</w:t>
        <w:br/>
        <w:t>4. я ставлю на то, что причины не существует, это нельзя доказать или опровергнуть</w:t>
        <w:br/>
        <w:t>5. причина — это полностью выдуманная концепция</w:t>
        <w:br/>
        <w:t>6. ни у каких событий не существует никакой причины, всё просто происходит само по себе с той или иной вероятностью</w:t>
        <w:br/>
      </w:r>
      <w:r>
        <w:rPr>
          <w:rFonts w:ascii="Calibri" w:hAnsi="Calibri"/>
          <w:b/>
          <w:bCs/>
          <w:lang w:val="ru-RU"/>
        </w:rPr>
        <w:t>11. Объяснение.</w:t>
      </w:r>
      <w:r>
        <w:rPr>
          <w:rFonts w:ascii="Calibri" w:hAnsi="Calibri"/>
          <w:lang w:val="ru-RU"/>
        </w:rPr>
        <w:br/>
        <w:t>1. объяснение — это знание причины происходящего</w:t>
        <w:br/>
        <w:t>2. никакое «объяснение» нельзя доказать или опровергнуть</w:t>
        <w:br/>
        <w:t>3. я ставлю на то, что если причины не существует, то не существует какого-либо объяснения</w:t>
        <w:br/>
        <w:t>4. объяснение — это полностью выдуманная концепция</w:t>
        <w:br/>
        <w:t>5. не существует способа объяснить что-либо, есть только необъяснимое «нечто»</w:t>
        <w:br/>
      </w:r>
      <w:r>
        <w:rPr>
          <w:rFonts w:ascii="Calibri" w:hAnsi="Calibri"/>
          <w:b/>
          <w:bCs/>
          <w:lang w:val="ru-RU"/>
        </w:rPr>
        <w:t>12. Понимание.</w:t>
      </w:r>
      <w:r>
        <w:rPr>
          <w:rFonts w:ascii="Calibri" w:hAnsi="Calibri"/>
          <w:lang w:val="ru-RU"/>
        </w:rPr>
        <w:br/>
        <w:t>1. понимание — это знание объяснения происходящего</w:t>
        <w:br/>
        <w:t xml:space="preserve">2. я ставлю на то, что если объяснения не существует, то не существует какого-либо понимания </w:t>
        <w:br/>
        <w:t>3. понимание — это полностью выдуманная концепция</w:t>
        <w:br/>
        <w:t>4. не существует способа понять что-либо, есть только непонятное «нечто»</w:t>
        <w:br/>
        <w:t>5. понимание это иллюзия, которая возникает только тогда, когда веришь, что знаешь как объяснить происходящее</w:t>
        <w:br/>
      </w:r>
      <w:r>
        <w:rPr>
          <w:rFonts w:ascii="Calibri" w:hAnsi="Calibri"/>
          <w:b/>
          <w:bCs/>
          <w:lang w:val="ru-RU"/>
        </w:rPr>
        <w:t>13. Независимость.</w:t>
        <w:br/>
      </w:r>
      <w:r>
        <w:rPr>
          <w:rFonts w:ascii="Calibri" w:hAnsi="Calibri"/>
          <w:b w:val="false"/>
          <w:bCs w:val="false"/>
          <w:lang w:val="ru-RU"/>
        </w:rPr>
        <w:t>1. моя задача перестать придавать чему-либо значение</w:t>
        <w:br/>
        <w:t>2. Зачем мне это делать?</w:t>
        <w:br/>
        <w:t xml:space="preserve">3. Затем, что придавание значения делает меня злым, грустным, беспокойным, депрессивным, апатичным, немощным, инфантильным, несчастным, безрадостным. Чувства, которые вызывает значение, вынуждают меня делать то, что нужно/надо/должен, а не то, что я по настоящему хотел бы делать. Человек, который перестаёт придавать значение чему-либо становится очень спокойным, добрым, радостным, сильным, целеустремлённым, амбициозным, уверенным в себе, контролирующим свою жизнь и наслаждающимся любым делом, за которое берётся. </w:t>
        <w:br/>
        <w:t>4. какие есть минусы в том, что бы перестать придавать значение?</w:t>
        <w:br/>
        <w:t xml:space="preserve">5. </w:t>
      </w:r>
      <w:r>
        <w:rPr>
          <w:rFonts w:ascii="Calibri" w:hAnsi="Calibri"/>
          <w:b w:val="false"/>
          <w:bCs w:val="false"/>
          <w:u w:val="single"/>
          <w:lang w:val="ru-RU"/>
        </w:rPr>
        <w:t>первый минус:</w:t>
      </w:r>
      <w:r>
        <w:rPr>
          <w:rFonts w:ascii="Calibri" w:hAnsi="Calibri"/>
          <w:b w:val="false"/>
          <w:bCs w:val="false"/>
          <w:lang w:val="ru-RU"/>
        </w:rPr>
        <w:t xml:space="preserve"> я потеряю стимул стремиться к тому, что имело значение, я не смогу так жить</w:t>
        <w:br/>
        <w:t>6. решение: мозгу не нужен стимул, что бы стремиться к чему-либо, например вы можете хлопнуть сейчас в ладоши без какого-либо стимула, так же будет со всем остальным, я не могу доказать вам это заранее, но это так, в этом можно убедиться только экперементальным путём, перестав придавать значение. Предлагаю временно закрыть глаза на этот минус и представить, что его нет, попробовать пожить без стимула, а потом уже решить нужен он вам или нет.</w:t>
        <w:br/>
        <w:t xml:space="preserve">7. </w:t>
      </w:r>
      <w:r>
        <w:rPr>
          <w:rFonts w:ascii="Calibri" w:hAnsi="Calibri"/>
          <w:b w:val="false"/>
          <w:bCs w:val="false"/>
          <w:u w:val="single"/>
          <w:lang w:val="ru-RU"/>
        </w:rPr>
        <w:t>второй минус:</w:t>
      </w:r>
      <w:r>
        <w:rPr>
          <w:rFonts w:ascii="Calibri" w:hAnsi="Calibri"/>
          <w:b w:val="false"/>
          <w:bCs w:val="false"/>
          <w:lang w:val="ru-RU"/>
        </w:rPr>
        <w:t xml:space="preserve"> я не понимаю почему я буду что-то делать если ничто не будет иметь значения</w:t>
        <w:br/>
        <w:t xml:space="preserve">8. решение: понять почему вы будете что-то делать невозможно, потому что объяснения этому феномену не существует, так устроен мозг, оказывается, для того, что бы жить свою лучшую жизнь не нужна причина, вам будет достаточно того, что она кажется лучшей. Я не могу доказать вам это заранее, но это так, в этом можно убедиться только экперементальным путём, перестав придавать значение. Предлагаю временно закрыть глаза на этот минус и представить, что его нет, попробовать пожить без причины, а потом уже решить нужна она вам или нет. </w:t>
        <w:br/>
        <w:t xml:space="preserve">9. </w:t>
      </w:r>
      <w:r>
        <w:rPr>
          <w:rFonts w:ascii="Calibri" w:hAnsi="Calibri"/>
          <w:b w:val="false"/>
          <w:bCs w:val="false"/>
          <w:u w:val="single"/>
          <w:lang w:val="ru-RU"/>
        </w:rPr>
        <w:t>третий минус:</w:t>
      </w:r>
      <w:r>
        <w:rPr>
          <w:rFonts w:ascii="Calibri" w:hAnsi="Calibri"/>
          <w:b w:val="false"/>
          <w:bCs w:val="false"/>
          <w:lang w:val="ru-RU"/>
        </w:rPr>
        <w:t xml:space="preserve"> чтобы перестать придавать значение нужно отказаться от того, что его имело, а я не хочу от этого отказываться</w:t>
        <w:br/>
        <w:t xml:space="preserve">10. </w:t>
      </w:r>
      <w:r>
        <w:rPr>
          <w:rFonts w:ascii="Calibri" w:hAnsi="Calibri"/>
          <w:b w:val="false"/>
          <w:bCs w:val="false"/>
          <w:u w:val="none"/>
          <w:lang w:val="ru-RU"/>
        </w:rPr>
        <w:t>решение:</w:t>
      </w:r>
      <w:r>
        <w:rPr>
          <w:rFonts w:ascii="Calibri" w:hAnsi="Calibri"/>
          <w:b w:val="false"/>
          <w:bCs w:val="false"/>
          <w:lang w:val="ru-RU"/>
        </w:rPr>
        <w:t xml:space="preserve"> этого минуса не существует, поскольку был сделан ложный вывод, нужно отказаться не от «значимого», а от того, что бы верить, что это «значимо», нужно отказаться только от веры и мыслей о несуществующем значении, а что делать с тем, что перестанет быть значимым вы отдельно потом сами решите, вы не обязаны отказываться от того, что потеряет значение. Такая удивительная вещь, мир без мыслей о значении кажется на много более прекрасным, чем с ним, я не могу доказать вам это заранее, но это так, в этом можно убедиться только экперементальным путём, перестав придавать значение. </w:t>
        <w:br/>
        <w:t xml:space="preserve">11. </w:t>
      </w:r>
      <w:r>
        <w:rPr>
          <w:rFonts w:ascii="Calibri" w:hAnsi="Calibri"/>
          <w:b w:val="false"/>
          <w:bCs w:val="false"/>
          <w:u w:val="single"/>
          <w:lang w:val="ru-RU"/>
        </w:rPr>
        <w:t>четвёртый минус:</w:t>
      </w:r>
      <w:r>
        <w:rPr>
          <w:rFonts w:ascii="Calibri" w:hAnsi="Calibri"/>
          <w:b w:val="false"/>
          <w:bCs w:val="false"/>
          <w:lang w:val="ru-RU"/>
        </w:rPr>
        <w:t xml:space="preserve"> если я перестану придавать значение, то возможно мне не понравится состояние, в которое я попаду, возможно оно станет хуже чем было, возможно оно того не стоит</w:t>
        <w:br/>
        <w:t xml:space="preserve">12. решение: да, такое возможно, но я бы оценил эту вероятность, как крайне низкую, я могу вам только обещать, что если всё сделать правильно, ваше состояние и ваша жизнь во всех смыслах станет на много лучше чем обычно без каких либо минусов, я не могу доказать вам это заранее, но это так, в этом можно убедиться только экперементальным путём, перестав придавать значение. Предлагаю временно закрыть глаза на этот возможный минус и представить, что его нет, просто попробуйте, а потом уже решите какое состояние вам нравится больше, зависимое или независимое, по желанию вы всегда можете вернуться в зависимое состояние снова начав придавать значение.   </w:t>
        <w:br/>
        <w:t xml:space="preserve">13. </w:t>
      </w:r>
      <w:r>
        <w:rPr>
          <w:rFonts w:ascii="Calibri" w:hAnsi="Calibri"/>
          <w:b w:val="false"/>
          <w:bCs w:val="false"/>
          <w:u w:val="single"/>
          <w:lang w:val="ru-RU"/>
        </w:rPr>
        <w:t>пятый минус:</w:t>
      </w:r>
      <w:r>
        <w:rPr>
          <w:rFonts w:ascii="Calibri" w:hAnsi="Calibri"/>
          <w:b w:val="false"/>
          <w:bCs w:val="false"/>
          <w:lang w:val="ru-RU"/>
        </w:rPr>
        <w:t xml:space="preserve"> если я перестану придавать значение, то я должен буду согласиться принять реальность такой, какая она есть, а я не хочу соглашаться жить в такой реальности.</w:t>
        <w:br/>
        <w:t xml:space="preserve">14. решение: я называю это чувство отвержение реальности, его суть в том, что я верю в существования мира, который мог бы быть, как правило этот воображаемый мир всегда кажется лучше того, который есть. Выбирая между этими двумя мирами невозможно согласиться жить в том, который кажется хуже, тоесть в реальном. Ошибка в том, что мира который мог бы быть не существует, существует только один единственный реальный мир, который есть здесь и сейчас, и выбор нужно делать только между тем, хочу я жить в этом единственном мире, со всеми его кажущимися плюсами и минусами или нет. Подумайте и сделайте выбор. Если вы выберете жизнь, то этот минус перестанет существовать. </w:t>
        <w:br/>
        <w:t>15. Когда вы поймёте, что больше не видите никаких минусов, которые бы вас останавливали попробовать перестать придавать значение чему-либо, тогда вы легко сможете это сделать, до тех пор, это врядли получится сделать, мозг не позволит сделать этот шаг.</w:t>
        <w:br/>
        <w:t>16. Если получилось то отныне, не придавайте значение ничему</w:t>
        <w:br/>
        <w:t>17. не придавать значение моим ощущениям/чувствам/мыслям/состояниям</w:t>
        <w:br/>
        <w:t>18. не придавать значение чувствам/мыслям/реакциям общества</w:t>
      </w:r>
      <w:r>
        <w:rPr>
          <w:rFonts w:ascii="Calibri" w:hAnsi="Calibri"/>
          <w:lang w:val="ru-RU"/>
        </w:rPr>
        <w:br/>
      </w:r>
      <w:r>
        <w:rPr>
          <w:rFonts w:ascii="Calibri" w:hAnsi="Calibri"/>
          <w:b/>
          <w:bCs/>
          <w:lang w:val="ru-RU"/>
        </w:rPr>
        <w:t>14. Что дальше?</w:t>
      </w:r>
      <w:r>
        <w:rPr>
          <w:rFonts w:ascii="Calibri" w:hAnsi="Calibri"/>
          <w:lang w:val="ru-RU"/>
        </w:rPr>
        <w:br/>
        <w:t>1. мысли о существовании чего-то создают те или иные чувства</w:t>
        <w:br/>
        <w:t>2. мысли/чувства нельзя доказать или опровергнуть, их можно только добавить или убрать из головы</w:t>
        <w:br/>
        <w:t>3. в тот момент когда вы перестали придавать чему-либо значение вы обретаете способность уравлять своими мыслями, как только пожелаете</w:t>
        <w:br/>
        <w:t>4. каких-либо доказательств, знаний, истины, значения, логики, возможностей, принадлежностей, существований, причин, которые бы запрещали мне убирать или добавлять какие угодно мысли/чувства не существует</w:t>
        <w:br/>
        <w:t>5. я могу делать с мыслями/чувствами в голове всё, что захочу, а хочу я всегда быть в самом лучшем состоянии и жить свою лучшую жизнь независимо ни от чего</w:t>
        <w:br/>
        <w:t>6. я могу убрать все мысли/чувства, кроме тех, которые я хочу оставить</w:t>
        <w:br/>
        <w:t>7. я хочу убирать плохие мысли/чувства и оставлять хорошие</w:t>
        <w:br/>
        <w:t>8. я хочу думать только о том, что я сейчас по настоящему хочу и как этого достичь, любые дополнительные мысли только ограничивают мои желания, мне нет никаких плюсов в этом</w:t>
        <w:br/>
        <w:t>9. когда я знаю что хочу, я хочу просто действовать, наблюдать и наслаждаться процессом ни о чём больше не думая</w:t>
        <w:br/>
      </w:r>
      <w:r>
        <w:rPr>
          <w:rFonts w:ascii="Calibri" w:hAnsi="Calibri"/>
          <w:b/>
          <w:bCs/>
          <w:lang w:val="ru-RU"/>
        </w:rPr>
        <w:t>15. Советы.</w:t>
      </w:r>
      <w:r>
        <w:rPr>
          <w:rFonts w:ascii="Calibri" w:hAnsi="Calibri"/>
          <w:lang w:val="ru-RU"/>
        </w:rPr>
        <w:br/>
        <w:t>1. не стоит думать о чём-то кроме того, что я хочу делать сейчас, потому что скорее всего я буду думать о тех выдумках, которые будут портить мне состояние</w:t>
        <w:br/>
        <w:t>2. если я думаю не о том, что я хочу сейчас делать, тогда вопрос зачем я это делаю? Я делаю это потому что поверил в существование чего-то, придал значение и потерял возможность управлять мыслями и как следствие не могу перестать об этом думать.</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8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2814</TotalTime>
  <Application>LibreOffice/24.2.1.2$Windows_X86_64 LibreOffice_project/db4def46b0453cc22e2d0305797cf981b68ef5ac</Application>
  <AppVersion>15.0000</AppVersion>
  <Pages>5</Pages>
  <Words>2381</Words>
  <Characters>13093</Characters>
  <CharactersWithSpaces>15512</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2024-06-14T17:43:57Z</dcterms:created>
  <dc:creator/>
  <dc:description/>
  <dc:language>ru-RU</dc:language>
  <cp:lastModifiedBy/>
  <dcterms:modified xsi:type="dcterms:W3CDTF">2025-12-01T21:25:22Z</dcterms:modified>
  <cp:revision>40</cp:revision>
  <dc:subject/>
  <dc:title>Calibri</dc:title>
</cp:coreProperties>
</file>

<file path=docProps/custom.xml><?xml version="1.0" encoding="utf-8"?>
<Properties xmlns="http://schemas.openxmlformats.org/officeDocument/2006/custom-properties" xmlns:vt="http://schemas.openxmlformats.org/officeDocument/2006/docPropsVTypes"/>
</file>